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Tyneside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Tyneside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Tyneside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Tyneside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Tyneside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Tyneside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40.9% </w:t>
      </w:r>
      <w:r w:rsidRPr="004747BF">
        <w:rPr>
          <w:rFonts w:ascii="Libre Franklin Light" w:eastAsia="Times New Roman" w:hAnsi="Libre Franklin Light" w:cs="Calibri Light"/>
        </w:rPr>
        <w:t xml:space="preserve">of those respondents classified as PGSI 8+ in North Tyneside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Tyneside is estimated to be </w:t>
      </w:r>
      <w:r w:rsidRPr="00773DF7">
        <w:rPr>
          <w:rFonts w:ascii="Libre Franklin Light" w:eastAsia="Times New Roman" w:hAnsi="Libre Franklin Light" w:cs="Calibri Light"/>
          <w:b/>
          <w:bCs/>
          <w:color w:val="C45911" w:themeColor="accent2" w:themeShade="BF"/>
        </w:rPr>
        <w:t xml:space="preserve">£3,560,182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Tyneside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Tyneside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Tyneside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Tyneside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Tynesi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Tyneside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Tynesi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Tyneside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Tyneside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Tynesi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Tyneside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Tyneside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Tyneside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Tyneside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Tyneside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Tyneside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£3,560,182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Tyneside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£57,990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£1,199,256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£85,910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£24,162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£44,298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£2,148,566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£3,560,182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Tyneside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Tyneside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Tyneside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Tyneside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Tyneside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Tyneside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Tyneside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Tyneside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Tyneside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Tyneside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Tyneside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Tyneside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E15ABEE-8B1B-4564-A0F1-78BCD261609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